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Staffordshire Moorlands</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Staffordshire Moorlands</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Staffordshire Moorlands</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Local Authority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Local Authority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Staffordshire Moorlands</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Local Authority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Staffordshire Moorlands</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7.5%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Staffordshire Moorlands are estimated to have a score of 1-2 on the PGSI (low-risk gambling), whilst </w:t>
      </w:r>
      <w:r w:rsidRPr="00773DF7">
        <w:rPr>
          <w:rFonts w:ascii="Libre Franklin Light" w:hAnsi="Libre Franklin Light" w:cs="Calibri Light"/>
          <w:b/>
          <w:bCs/>
          <w:color w:val="C45911" w:themeColor="accent2" w:themeShade="BF"/>
        </w:rPr>
        <w:t xml:space="preserve">2.4%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1.7%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52.9% </w:t>
      </w:r>
      <w:r w:rsidRPr="004747BF">
        <w:rPr>
          <w:rFonts w:ascii="Libre Franklin Light" w:eastAsia="Times New Roman" w:hAnsi="Libre Franklin Light" w:cs="Calibri Light"/>
        </w:rPr>
        <w:t xml:space="preserve">of those respondents classified as PGSI 8+ in Staffordshire Moorlands</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Staffordshire Moorlands is estimated to be </w:t>
      </w:r>
      <w:r w:rsidRPr="00773DF7">
        <w:rPr>
          <w:rFonts w:ascii="Libre Franklin Light" w:eastAsia="Times New Roman" w:hAnsi="Libre Franklin Light" w:cs="Calibri Light"/>
          <w:b/>
          <w:bCs/>
          <w:color w:val="C45911" w:themeColor="accent2" w:themeShade="BF"/>
        </w:rPr>
        <w:t xml:space="preserve">£1,223,101</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Local Authority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Staffordshire Moorlands</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11.6%</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Staffordshire Moorlands</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7.5%</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Staffordshire Moorlands</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2.4%</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Staffordshire Moorlands</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1.7%</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Staffordshire Moorlands.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Staffordshire Moorlands</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Staffordshire Moorlands.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Staffordshire Moorlands</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4.0%</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Local Authority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21.7%</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Staffordshire Moorlands</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52.9%</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Staffordshire Moorlands.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Staffordshire Moorlands</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2.6%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25.0%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Staffordshire Moorlands</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Staffordshire Moorlands</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47.1%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Staffordshire Moorlands</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Staffordshire Moorlands</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Local Authority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Staffordshire Moorlands</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£1,223,101</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Staffordshire Moorlands</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£19,922</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£412,005</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£29,515</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£8,301</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£15,218</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£738,140</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£1,223,101</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Staffordshire Moorlands</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Staffordshire Moorlands</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15.8%</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Staffordshire Moorlands</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13.6%</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Staffordshire Moorlands</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2.0%</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Staffordshire Moorlands</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1.7%</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Staffordshire Moorlands</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48.7%</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Staffordshire Moorlands</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15.8%</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Staffordshire Moorlands</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13.6%</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Staffordshire Moorlands</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2.0%</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Staffordshire Moorlands</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1.7%</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Staffordshire Moorlands</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48.7%</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Staffordshire Moorlands</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A4F9A62C-1EEE-4E16-9932-E8CFE9298AD2}"/>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